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58A8" w:rsidRPr="001558A8" w:rsidRDefault="001558A8" w:rsidP="001558A8"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6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  <w:color w:val="FFFFFF"/>
              </w:rPr>
            </w:pPr>
            <w:r w:rsidRPr="001558A8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  <w:color w:val="FFFFFF"/>
              </w:rPr>
            </w:pPr>
            <w:r w:rsidRPr="001558A8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  <w:color w:val="FFFFFF"/>
              </w:rPr>
            </w:pPr>
            <w:r w:rsidRPr="001558A8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05.66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12.01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06.30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10.04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36.39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40.34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02.10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01.91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01.19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00.98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01.03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00.82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45.47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32.70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01.29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00.84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00.57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00.36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ZAF</w:t>
            </w:r>
          </w:p>
        </w:tc>
      </w:tr>
    </w:tbl>
    <w:p w:rsidR="001558A8" w:rsidRDefault="001558A8" w:rsidP="001558A8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5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58A8" w:rsidRDefault="001558A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7tPoOI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1558A8" w:rsidRDefault="001558A8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4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58A8" w:rsidRPr="001558A8" w:rsidRDefault="001558A8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" o:allowincell="f" fillcolor="#9cf" stroked="f">
                <v:textbox inset="0,0,0,0">
                  <w:txbxContent>
                    <w:p w:rsidR="001558A8" w:rsidRPr="001558A8" w:rsidRDefault="001558A8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3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58A8" w:rsidRPr="001558A8" w:rsidRDefault="001558A8" w:rsidP="001558A8"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2336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2" name="Picture 6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  <w:color w:val="FFFFFF"/>
              </w:rPr>
            </w:pPr>
            <w:r w:rsidRPr="001558A8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  <w:color w:val="FFFFFF"/>
              </w:rPr>
            </w:pPr>
            <w:r w:rsidRPr="001558A8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  <w:color w:val="FFFFFF"/>
              </w:rPr>
            </w:pPr>
            <w:r w:rsidRPr="001558A8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17.84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28.07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32.49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38.38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11.18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09.19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24.59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16.55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07.53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04.59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00.63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00.37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01.67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00.89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02.61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01.26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01.47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00.69</w:t>
            </w:r>
          </w:p>
        </w:tc>
      </w:tr>
      <w:tr w:rsidR="001558A8" w:rsidRPr="001558A8" w:rsidTr="001558A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558A8" w:rsidRPr="001558A8" w:rsidRDefault="001558A8" w:rsidP="001558A8">
            <w:pPr>
              <w:rPr>
                <w:b/>
                <w:bCs/>
                <w:i/>
                <w:iCs/>
              </w:rPr>
            </w:pPr>
            <w:r w:rsidRPr="001558A8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1558A8" w:rsidRPr="001558A8" w:rsidRDefault="001558A8" w:rsidP="001558A8">
            <w:r w:rsidRPr="001558A8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1558A8" w:rsidRPr="001558A8" w:rsidRDefault="001558A8" w:rsidP="001558A8">
            <w:r w:rsidRPr="001558A8">
              <w:t>ZAF</w:t>
            </w:r>
          </w:p>
        </w:tc>
      </w:tr>
    </w:tbl>
    <w:p w:rsidR="006C65D5" w:rsidRPr="001558A8" w:rsidRDefault="001558A8" w:rsidP="001558A8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1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58A8" w:rsidRDefault="001558A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8" style="position:absolute;margin-left:0;margin-top:588.85pt;width:492pt;height:43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MHvjyyIAgAADg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1558A8" w:rsidRDefault="001558A8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0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58A8" w:rsidRPr="001558A8" w:rsidRDefault="001558A8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margin-left:0;margin-top:43.85pt;width:492pt;height:43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" o:allowincell="f" fillcolor="#9cf" stroked="f">
                <v:textbox inset="0,0,0,0">
                  <w:txbxContent>
                    <w:p w:rsidR="001558A8" w:rsidRPr="001558A8" w:rsidRDefault="001558A8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9" name="Picture 7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65D5" w:rsidRPr="001558A8">
      <w:headerReference w:type="default" r:id="rId11"/>
      <w:footerReference w:type="even" r:id="rId12"/>
      <w:footerReference w:type="default" r:id="rId13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58A8" w:rsidRDefault="001558A8">
      <w:r>
        <w:separator/>
      </w:r>
    </w:p>
  </w:endnote>
  <w:endnote w:type="continuationSeparator" w:id="0">
    <w:p w:rsidR="001558A8" w:rsidRDefault="001558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1558A8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58A8" w:rsidRDefault="001558A8">
      <w:r>
        <w:separator/>
      </w:r>
    </w:p>
  </w:footnote>
  <w:footnote w:type="continuationSeparator" w:id="0">
    <w:p w:rsidR="001558A8" w:rsidRDefault="001558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1558A8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0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1558A8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1558A8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3/13/2025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1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1558A8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3/13/2025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32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33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34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35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1558A8"/>
    <w:rsid w:val="001558A8"/>
    <w:rsid w:val="004005C0"/>
    <w:rsid w:val="004E0B24"/>
    <w:rsid w:val="006B6514"/>
    <w:rsid w:val="006C29BD"/>
    <w:rsid w:val="006C65D5"/>
    <w:rsid w:val="00750209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5</TotalTime>
  <Pages>2</Pages>
  <Words>62</Words>
  <Characters>355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416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1</cp:revision>
  <cp:lastPrinted>2001-11-07T12:28:00Z</cp:lastPrinted>
  <dcterms:created xsi:type="dcterms:W3CDTF">2025-03-13T11:31:00Z</dcterms:created>
  <dcterms:modified xsi:type="dcterms:W3CDTF">2025-03-13T11:36:00Z</dcterms:modified>
</cp:coreProperties>
</file>